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9B89C" w14:textId="77777777" w:rsidR="00FE1D8B" w:rsidRDefault="00FE1D8B" w:rsidP="00FE1D8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3F2C0819" w14:textId="77777777" w:rsidR="00FE1D8B" w:rsidRDefault="00FE1D8B" w:rsidP="00FE1D8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73F6F3E" w14:textId="77777777" w:rsidR="00FE1D8B" w:rsidRDefault="00FE1D8B" w:rsidP="00FE1D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79B4DED" w14:textId="77777777" w:rsidR="00FE1D8B" w:rsidRDefault="00FE1D8B" w:rsidP="00FE1D8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4D306F" w14:textId="77777777" w:rsidR="00FE1D8B" w:rsidRDefault="00FE1D8B" w:rsidP="00FE1D8B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74A2A" w14:paraId="746AF4AA" w14:textId="77777777" w:rsidTr="7D728365">
        <w:tc>
          <w:tcPr>
            <w:tcW w:w="2694" w:type="dxa"/>
            <w:vAlign w:val="center"/>
          </w:tcPr>
          <w:p w14:paraId="59701564" w14:textId="77777777" w:rsidR="0085747A" w:rsidRPr="00274A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1559D3" w14:textId="77777777" w:rsidR="0085747A" w:rsidRPr="00274A2A" w:rsidRDefault="7C32CBDB" w:rsidP="7D7283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7D728365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Wybrane polityki</w:t>
            </w:r>
            <w:r w:rsidR="56E1747E" w:rsidRPr="7D728365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 xml:space="preserve"> UE</w:t>
            </w:r>
          </w:p>
        </w:tc>
      </w:tr>
      <w:tr w:rsidR="0085747A" w:rsidRPr="00274A2A" w14:paraId="281BFE5A" w14:textId="77777777" w:rsidTr="7D728365">
        <w:tc>
          <w:tcPr>
            <w:tcW w:w="2694" w:type="dxa"/>
            <w:vAlign w:val="center"/>
          </w:tcPr>
          <w:p w14:paraId="4CA29152" w14:textId="77777777" w:rsidR="0085747A" w:rsidRPr="00274A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74A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D7C87E" w14:textId="77777777" w:rsidR="0085747A" w:rsidRPr="00274A2A" w:rsidRDefault="00274A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MK_55</w:t>
            </w:r>
          </w:p>
        </w:tc>
      </w:tr>
      <w:tr w:rsidR="0085747A" w:rsidRPr="00274A2A" w14:paraId="5C0172EC" w14:textId="77777777" w:rsidTr="7D728365">
        <w:tc>
          <w:tcPr>
            <w:tcW w:w="2694" w:type="dxa"/>
            <w:vAlign w:val="center"/>
          </w:tcPr>
          <w:p w14:paraId="249A5C16" w14:textId="77777777" w:rsidR="0085747A" w:rsidRPr="00274A2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274A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274A2A" w14:paraId="52EF737E" w14:textId="77777777" w:rsidTr="7D728365">
        <w:tc>
          <w:tcPr>
            <w:tcW w:w="2694" w:type="dxa"/>
            <w:vAlign w:val="center"/>
          </w:tcPr>
          <w:p w14:paraId="0A39E105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2A624926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7D728365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274A2A" w14:paraId="58415E7B" w14:textId="77777777" w:rsidTr="7D728365">
        <w:tc>
          <w:tcPr>
            <w:tcW w:w="2694" w:type="dxa"/>
            <w:vAlign w:val="center"/>
          </w:tcPr>
          <w:p w14:paraId="4B835047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274A2A" w14:paraId="11529C0C" w14:textId="77777777" w:rsidTr="7D728365">
        <w:tc>
          <w:tcPr>
            <w:tcW w:w="2694" w:type="dxa"/>
            <w:vAlign w:val="center"/>
          </w:tcPr>
          <w:p w14:paraId="448A1CED" w14:textId="77777777" w:rsidR="0085747A" w:rsidRPr="00274A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274A2A" w14:paraId="3A488BE5" w14:textId="77777777" w:rsidTr="7D728365">
        <w:tc>
          <w:tcPr>
            <w:tcW w:w="2694" w:type="dxa"/>
            <w:vAlign w:val="center"/>
          </w:tcPr>
          <w:p w14:paraId="04C0481C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274A2A" w:rsidRDefault="00274A2A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Ogólnoakademicki</w:t>
            </w:r>
          </w:p>
        </w:tc>
      </w:tr>
      <w:tr w:rsidR="0085747A" w:rsidRPr="00274A2A" w14:paraId="0132ED40" w14:textId="77777777" w:rsidTr="7D728365">
        <w:tc>
          <w:tcPr>
            <w:tcW w:w="2694" w:type="dxa"/>
            <w:vAlign w:val="center"/>
          </w:tcPr>
          <w:p w14:paraId="7C3992E0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274A2A" w:rsidRDefault="003E21E4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nies</w:t>
            </w:r>
            <w:r w:rsidR="00D93522"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274A2A" w14:paraId="3CA2651D" w14:textId="77777777" w:rsidTr="7D728365">
        <w:tc>
          <w:tcPr>
            <w:tcW w:w="2694" w:type="dxa"/>
            <w:vAlign w:val="center"/>
          </w:tcPr>
          <w:p w14:paraId="47AAF248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74A2A">
              <w:rPr>
                <w:rFonts w:ascii="Corbel" w:hAnsi="Corbel"/>
                <w:sz w:val="24"/>
                <w:szCs w:val="24"/>
              </w:rPr>
              <w:t>/y</w:t>
            </w:r>
            <w:r w:rsidRPr="00274A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2F29FD77" w:rsidR="0085747A" w:rsidRPr="00274A2A" w:rsidRDefault="00B2602D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86093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</w:t>
            </w: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IV</w:t>
            </w:r>
          </w:p>
        </w:tc>
      </w:tr>
      <w:tr w:rsidR="0085747A" w:rsidRPr="00274A2A" w14:paraId="10ED0215" w14:textId="77777777" w:rsidTr="7D728365">
        <w:tc>
          <w:tcPr>
            <w:tcW w:w="2694" w:type="dxa"/>
            <w:vAlign w:val="center"/>
          </w:tcPr>
          <w:p w14:paraId="5863A118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274A2A" w:rsidRDefault="00EE5584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274A2A">
              <w:rPr>
                <w:rFonts w:ascii="Corbel" w:hAnsi="Corbel" w:cs="Courier New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274A2A" w14:paraId="26EB6C12" w14:textId="77777777" w:rsidTr="7D728365">
        <w:tc>
          <w:tcPr>
            <w:tcW w:w="2694" w:type="dxa"/>
            <w:vAlign w:val="center"/>
          </w:tcPr>
          <w:p w14:paraId="13A990D4" w14:textId="77777777" w:rsidR="00923D7D" w:rsidRPr="00274A2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274A2A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274A2A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274A2A" w14:paraId="3E543895" w14:textId="77777777" w:rsidTr="7D728365">
        <w:tc>
          <w:tcPr>
            <w:tcW w:w="2694" w:type="dxa"/>
            <w:vAlign w:val="center"/>
          </w:tcPr>
          <w:p w14:paraId="69C2AF6E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274A2A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274A2A" w14:paraId="1168DF8B" w14:textId="77777777" w:rsidTr="7D728365">
        <w:tc>
          <w:tcPr>
            <w:tcW w:w="2694" w:type="dxa"/>
            <w:vAlign w:val="center"/>
          </w:tcPr>
          <w:p w14:paraId="471FE442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6A963C" w14:textId="77777777" w:rsidR="0085747A" w:rsidRPr="00274A2A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Anna Marcisz – Dynia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15"/>
        <w:gridCol w:w="765"/>
        <w:gridCol w:w="975"/>
        <w:gridCol w:w="765"/>
        <w:gridCol w:w="900"/>
        <w:gridCol w:w="600"/>
        <w:gridCol w:w="930"/>
        <w:gridCol w:w="1088"/>
        <w:gridCol w:w="1505"/>
      </w:tblGrid>
      <w:tr w:rsidR="00015B8F" w:rsidRPr="009C54AE" w14:paraId="4A00F406" w14:textId="77777777" w:rsidTr="4A0EB9E1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3C69E3F" w14:textId="77777777" w:rsidTr="4A0EB9E1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B260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3E21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74A2A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8237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500F38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3B9B">
        <w:rPr>
          <w:rFonts w:ascii="MS Gothic" w:eastAsia="MS Gothic" w:hAnsi="MS Gothic" w:cs="MS Gothic" w:hint="eastAsia"/>
          <w:b w:val="0"/>
          <w:color w:val="00000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DBF0171" w:rsidR="00E22FBC" w:rsidRPr="009C54AE" w:rsidRDefault="00E22FBC" w:rsidP="4A0EB9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A0EB9E1">
        <w:rPr>
          <w:rFonts w:ascii="Corbel" w:hAnsi="Corbel"/>
          <w:smallCaps w:val="0"/>
        </w:rPr>
        <w:t xml:space="preserve">1.3 </w:t>
      </w:r>
      <w:r>
        <w:tab/>
      </w:r>
      <w:r w:rsidRPr="4A0EB9E1">
        <w:rPr>
          <w:rFonts w:ascii="Corbel" w:hAnsi="Corbel"/>
          <w:smallCaps w:val="0"/>
        </w:rPr>
        <w:t>For</w:t>
      </w:r>
      <w:r w:rsidR="00445970" w:rsidRPr="4A0EB9E1">
        <w:rPr>
          <w:rFonts w:ascii="Corbel" w:hAnsi="Corbel"/>
          <w:smallCaps w:val="0"/>
        </w:rPr>
        <w:t xml:space="preserve">ma zaliczenia przedmiotu </w:t>
      </w:r>
      <w:r w:rsidRPr="4A0EB9E1">
        <w:rPr>
          <w:rFonts w:ascii="Corbel" w:hAnsi="Corbel"/>
          <w:smallCaps w:val="0"/>
        </w:rPr>
        <w:t xml:space="preserve">(z toku) </w:t>
      </w:r>
      <w:r w:rsidRPr="4A0EB9E1">
        <w:rPr>
          <w:rFonts w:ascii="Corbel" w:hAnsi="Corbel"/>
          <w:b w:val="0"/>
          <w:smallCaps w:val="0"/>
        </w:rPr>
        <w:t>(egzamin, zaliczenie z oceną, zaliczenie bez oceny)</w:t>
      </w:r>
    </w:p>
    <w:p w14:paraId="3391F72B" w14:textId="77777777" w:rsidR="00E1378B" w:rsidRPr="00554D1E" w:rsidRDefault="00274A2A" w:rsidP="4A0EB9E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orbel" w:hAnsi="Corbel" w:cs="Corbel"/>
          <w:sz w:val="24"/>
          <w:szCs w:val="24"/>
        </w:rPr>
      </w:pPr>
      <w:r w:rsidRPr="4A0EB9E1">
        <w:rPr>
          <w:rFonts w:ascii="Corbel" w:eastAsia="Corbel" w:hAnsi="Corbel" w:cs="Corbel"/>
          <w:sz w:val="24"/>
          <w:szCs w:val="24"/>
        </w:rPr>
        <w:t xml:space="preserve">Konwersatorium </w:t>
      </w:r>
      <w:r w:rsidR="00E1378B" w:rsidRPr="4A0EB9E1">
        <w:rPr>
          <w:rFonts w:ascii="Corbel" w:eastAsia="Corbel" w:hAnsi="Corbel" w:cs="Corbel"/>
          <w:sz w:val="24"/>
          <w:szCs w:val="24"/>
        </w:rPr>
        <w:t>- zaliczenie z oceną - test</w:t>
      </w:r>
    </w:p>
    <w:p w14:paraId="0562CB0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D728365">
        <w:rPr>
          <w:rFonts w:ascii="Corbel" w:hAnsi="Corbel"/>
        </w:rPr>
        <w:t xml:space="preserve">2.Wymagania wstępne </w:t>
      </w:r>
    </w:p>
    <w:p w14:paraId="255C3C8E" w14:textId="36E493BA" w:rsidR="7D728365" w:rsidRDefault="7D728365" w:rsidP="7D72836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F884EF" w14:textId="77777777" w:rsidTr="00745302">
        <w:tc>
          <w:tcPr>
            <w:tcW w:w="9670" w:type="dxa"/>
          </w:tcPr>
          <w:p w14:paraId="483D41B7" w14:textId="77777777" w:rsidR="0085747A" w:rsidRPr="00274A2A" w:rsidRDefault="0048467C" w:rsidP="0048467C">
            <w:pPr>
              <w:pStyle w:val="Punktygwne"/>
              <w:rPr>
                <w:rFonts w:ascii="Corbel" w:hAnsi="Corbel"/>
                <w:b w:val="0"/>
                <w:color w:val="000000"/>
                <w:szCs w:val="24"/>
              </w:rPr>
            </w:pPr>
            <w:r w:rsidRPr="00274A2A">
              <w:rPr>
                <w:rFonts w:ascii="Corbel" w:hAnsi="Corbel"/>
                <w:b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14:paraId="34CE0A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BD9348" w14:textId="44478BCF" w:rsidR="7D728365" w:rsidRDefault="7D728365" w:rsidP="7D728365">
      <w:pPr>
        <w:pStyle w:val="Punktygwne"/>
        <w:spacing w:before="0" w:after="0"/>
        <w:rPr>
          <w:rFonts w:ascii="Corbel" w:hAnsi="Corbel"/>
        </w:rPr>
      </w:pPr>
    </w:p>
    <w:p w14:paraId="7DB6D4EE" w14:textId="767290F8" w:rsidR="0085747A" w:rsidRPr="00C05F44" w:rsidRDefault="0071620A" w:rsidP="4A0EB9E1">
      <w:pPr>
        <w:pStyle w:val="Punktygwne"/>
        <w:spacing w:before="0" w:after="0"/>
        <w:rPr>
          <w:rFonts w:ascii="Corbel" w:hAnsi="Corbel"/>
        </w:rPr>
      </w:pPr>
      <w:r w:rsidRPr="4A0EB9E1">
        <w:rPr>
          <w:rFonts w:ascii="Corbel" w:hAnsi="Corbel"/>
        </w:rPr>
        <w:t>3.</w:t>
      </w:r>
      <w:r w:rsidR="0085747A" w:rsidRPr="4A0EB9E1">
        <w:rPr>
          <w:rFonts w:ascii="Corbel" w:hAnsi="Corbel"/>
        </w:rPr>
        <w:t xml:space="preserve"> </w:t>
      </w:r>
      <w:r w:rsidR="00A84C85" w:rsidRPr="4A0EB9E1">
        <w:rPr>
          <w:rFonts w:ascii="Corbel" w:hAnsi="Corbel"/>
        </w:rPr>
        <w:t>cele, efekty uczenia się</w:t>
      </w:r>
      <w:r w:rsidR="0085747A" w:rsidRPr="4A0EB9E1">
        <w:rPr>
          <w:rFonts w:ascii="Corbel" w:hAnsi="Corbel"/>
        </w:rPr>
        <w:t>, treści Programowe i stosowane metody Dydaktyczne</w:t>
      </w:r>
    </w:p>
    <w:p w14:paraId="62EBF3C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98A1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B2602D" w:rsidRPr="00632618" w14:paraId="21D5DC4E" w14:textId="77777777" w:rsidTr="4A0EB9E1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B2602D" w:rsidRPr="00B2602D" w:rsidRDefault="00B2602D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B04F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7765BA9F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82370A">
              <w:rPr>
                <w:rFonts w:ascii="Corbel" w:hAnsi="Corbel"/>
                <w:b w:val="0"/>
                <w:sz w:val="24"/>
                <w:szCs w:val="24"/>
              </w:rPr>
              <w:t>zakresu przedmiotowego polityk i działań wewnętrznych UE,</w:t>
            </w: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2946DB82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2370A" w:rsidRPr="00632618" w14:paraId="5DA0822C" w14:textId="77777777" w:rsidTr="4A0EB9E1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82370A" w:rsidRPr="00B2602D" w:rsidRDefault="0082370A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E80D" w14:textId="77777777" w:rsidR="0082370A" w:rsidRPr="00B2602D" w:rsidRDefault="0082370A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Scharakteryzowanie przepisów prawnych w dziedzinie polityk UE,</w:t>
            </w:r>
          </w:p>
        </w:tc>
      </w:tr>
      <w:tr w:rsidR="00B2602D" w:rsidRPr="00632618" w14:paraId="1ACEFD9A" w14:textId="77777777" w:rsidTr="4A0EB9E1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B2602D" w:rsidRPr="00B2602D" w:rsidRDefault="0082370A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446EB1F9" w:rsidR="00B2602D" w:rsidRPr="00B2602D" w:rsidRDefault="00B2602D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A0EB9E1">
              <w:rPr>
                <w:rFonts w:ascii="Corbel" w:hAnsi="Corbel"/>
                <w:b w:val="0"/>
                <w:sz w:val="24"/>
                <w:szCs w:val="24"/>
              </w:rPr>
              <w:t>Omówienie charakteru prawnego</w:t>
            </w:r>
            <w:r w:rsidR="0082370A" w:rsidRPr="4A0EB9E1">
              <w:rPr>
                <w:rFonts w:ascii="Corbel" w:hAnsi="Corbel"/>
                <w:b w:val="0"/>
                <w:sz w:val="24"/>
                <w:szCs w:val="24"/>
              </w:rPr>
              <w:t xml:space="preserve"> dziedzin</w:t>
            </w:r>
            <w:r w:rsidRPr="4A0EB9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2370A" w:rsidRPr="4A0EB9E1">
              <w:rPr>
                <w:rFonts w:ascii="Corbel" w:hAnsi="Corbel"/>
                <w:b w:val="0"/>
                <w:sz w:val="24"/>
                <w:szCs w:val="24"/>
              </w:rPr>
              <w:t>kompetencji wyłącznych UE,</w:t>
            </w:r>
          </w:p>
        </w:tc>
      </w:tr>
      <w:tr w:rsidR="00B2602D" w:rsidRPr="00632618" w14:paraId="616E6714" w14:textId="77777777" w:rsidTr="4A0EB9E1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B2602D" w:rsidRPr="00B2602D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1DA0E61C" w:rsidR="00B2602D" w:rsidRPr="00B2602D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A0EB9E1">
              <w:rPr>
                <w:rFonts w:ascii="Corbel" w:hAnsi="Corbel"/>
                <w:b w:val="0"/>
                <w:sz w:val="24"/>
                <w:szCs w:val="24"/>
              </w:rPr>
              <w:t>Omówienie charakteru prawnego dziedzin kompetencji dzielonych UE,</w:t>
            </w:r>
          </w:p>
        </w:tc>
      </w:tr>
      <w:tr w:rsidR="00B2602D" w:rsidRPr="00632618" w14:paraId="3F7C5AE0" w14:textId="77777777" w:rsidTr="4A0EB9E1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B2602D" w:rsidRPr="00B2602D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3F77" w14:textId="528D1065" w:rsidR="00B2602D" w:rsidRPr="00B2602D" w:rsidRDefault="0082370A" w:rsidP="008237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A0EB9E1">
              <w:rPr>
                <w:rFonts w:ascii="Corbel" w:hAnsi="Corbel"/>
                <w:b w:val="0"/>
                <w:sz w:val="24"/>
                <w:szCs w:val="24"/>
              </w:rPr>
              <w:t>Omówienie charakteru prawnego dziedzin kompetencji wspierających, koordynujących i</w:t>
            </w:r>
            <w:r w:rsidR="32E12682" w:rsidRPr="4A0EB9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4A0EB9E1">
              <w:rPr>
                <w:rFonts w:ascii="Corbel" w:hAnsi="Corbel"/>
                <w:b w:val="0"/>
                <w:sz w:val="24"/>
                <w:szCs w:val="24"/>
              </w:rPr>
              <w:t>uzupełniających działania państw członkowskich,</w:t>
            </w:r>
          </w:p>
        </w:tc>
      </w:tr>
      <w:tr w:rsidR="0082370A" w:rsidRPr="00632618" w14:paraId="014189E4" w14:textId="77777777" w:rsidTr="4A0EB9E1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6C2" w14:textId="77777777" w:rsidR="0082370A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A966" w14:textId="2DC34B59" w:rsidR="0082370A" w:rsidRPr="0082370A" w:rsidRDefault="0082370A" w:rsidP="008237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A0EB9E1">
              <w:rPr>
                <w:rFonts w:ascii="Corbel" w:hAnsi="Corbel"/>
                <w:b w:val="0"/>
                <w:sz w:val="24"/>
                <w:szCs w:val="24"/>
              </w:rPr>
              <w:t>Porównanie uregulowań prawnych dotyczących prowadzonej polityki wewnętrznej UE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E9F23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4A0EB9E1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2602D" w:rsidRPr="00632618" w14:paraId="71BC0080" w14:textId="77777777" w:rsidTr="4A0EB9E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226" w14:textId="77777777" w:rsidR="00B2602D" w:rsidRPr="00B2602D" w:rsidRDefault="48234A97" w:rsidP="4A0EB9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 xml:space="preserve">Student rozumie </w:t>
            </w:r>
            <w:r w:rsidR="00B2602D" w:rsidRPr="4A0EB9E1">
              <w:rPr>
                <w:rFonts w:ascii="Corbel" w:hAnsi="Corbel"/>
                <w:b w:val="0"/>
                <w:smallCaps w:val="0"/>
              </w:rPr>
              <w:t xml:space="preserve">jaką rolę spełnia prawo Unii Europejskiej </w:t>
            </w:r>
            <w:r w:rsidR="4A71E7E8" w:rsidRPr="4A0EB9E1">
              <w:rPr>
                <w:rFonts w:ascii="Corbel" w:hAnsi="Corbel"/>
                <w:b w:val="0"/>
                <w:smallCaps w:val="0"/>
              </w:rPr>
              <w:t>w</w:t>
            </w:r>
            <w:r w:rsidR="00B2602D" w:rsidRPr="4A0EB9E1">
              <w:rPr>
                <w:rFonts w:ascii="Corbel" w:hAnsi="Corbel"/>
                <w:b w:val="0"/>
                <w:smallCaps w:val="0"/>
              </w:rPr>
              <w:t xml:space="preserve"> porządku ustrojowym Rzeczypospolitej Polskiej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99A" w14:textId="77777777" w:rsidR="00746CB5" w:rsidRDefault="00746CB5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0AD3A7D1" w14:textId="77777777" w:rsidR="00746CB5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1A75E0E" w14:textId="77777777" w:rsidR="00746CB5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2602D" w:rsidRPr="00632618" w14:paraId="0C9A9558" w14:textId="77777777" w:rsidTr="4A0EB9E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60F" w14:textId="77777777" w:rsidR="00B2602D" w:rsidRPr="00B2602D" w:rsidRDefault="48234A97" w:rsidP="4A0EB9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Student zna i rozumie</w:t>
            </w:r>
            <w:r w:rsidR="00B2602D" w:rsidRPr="4A0EB9E1">
              <w:rPr>
                <w:rFonts w:ascii="Corbel" w:hAnsi="Corbel"/>
                <w:b w:val="0"/>
                <w:smallCaps w:val="0"/>
              </w:rPr>
              <w:t xml:space="preserve"> różnice pomiędzy prawem Unii Europejskiej a prawem międzynarodowym</w:t>
            </w:r>
            <w:r w:rsidR="4A71E7E8" w:rsidRPr="4A0EB9E1">
              <w:rPr>
                <w:rFonts w:ascii="Corbel" w:hAnsi="Corbel"/>
                <w:b w:val="0"/>
                <w:smallCaps w:val="0"/>
              </w:rPr>
              <w:t xml:space="preserve"> i krajowym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2F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5CC139A" w14:textId="77777777" w:rsidR="00746CB5" w:rsidRPr="00B2602D" w:rsidRDefault="0017030E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</w:tc>
      </w:tr>
      <w:tr w:rsidR="00B2602D" w:rsidRPr="00632618" w14:paraId="5D6CDB89" w14:textId="77777777" w:rsidTr="4A0EB9E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C8D" w14:textId="77777777" w:rsidR="00B2602D" w:rsidRPr="00B2602D" w:rsidRDefault="48234A97" w:rsidP="4A0EB9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Student zna i rozumie</w:t>
            </w:r>
            <w:r w:rsidR="00B2602D" w:rsidRPr="4A0EB9E1">
              <w:rPr>
                <w:rFonts w:ascii="Corbel" w:hAnsi="Corbel"/>
                <w:b w:val="0"/>
                <w:smallCaps w:val="0"/>
              </w:rPr>
              <w:t xml:space="preserve"> główne instytucje Unii Europejskiej oraz potrafi wskazać ich rolę w procesie decyzyjnym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BC0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50E9CF3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C5B2A44" w14:textId="77777777" w:rsidR="00746CB5" w:rsidRPr="00B2602D" w:rsidRDefault="00746CB5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B2602D" w:rsidRPr="00632618" w14:paraId="53C07CB8" w14:textId="77777777" w:rsidTr="4A0EB9E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827" w14:textId="0F7AF03F" w:rsidR="00B2602D" w:rsidRPr="00B2602D" w:rsidRDefault="48234A97" w:rsidP="4A0EB9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Student potrafi scharakteryzować</w:t>
            </w:r>
            <w:r w:rsidR="00B2602D" w:rsidRPr="4A0EB9E1">
              <w:rPr>
                <w:rFonts w:ascii="Corbel" w:hAnsi="Corbel"/>
                <w:b w:val="0"/>
                <w:smallCaps w:val="0"/>
              </w:rPr>
              <w:t xml:space="preserve"> </w:t>
            </w:r>
            <w:r w:rsidR="4A71E7E8" w:rsidRPr="4A0EB9E1">
              <w:rPr>
                <w:rFonts w:ascii="Corbel" w:hAnsi="Corbel"/>
                <w:b w:val="0"/>
                <w:smallCaps w:val="0"/>
              </w:rPr>
              <w:t>źródła prawa UE</w:t>
            </w:r>
            <w:r w:rsidR="332F3243" w:rsidRPr="4A0EB9E1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7D8A" w14:textId="33FA5D3C" w:rsidR="0017030E" w:rsidRPr="00B2602D" w:rsidRDefault="00B2602D" w:rsidP="4A0EB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K_U</w:t>
            </w:r>
            <w:r w:rsidR="00274A2A" w:rsidRPr="4A0EB9E1">
              <w:rPr>
                <w:rFonts w:ascii="Corbel" w:hAnsi="Corbel"/>
                <w:b w:val="0"/>
                <w:smallCaps w:val="0"/>
              </w:rPr>
              <w:t>0</w:t>
            </w:r>
            <w:r w:rsidRPr="4A0EB9E1">
              <w:rPr>
                <w:rFonts w:ascii="Corbel" w:hAnsi="Corbel"/>
                <w:b w:val="0"/>
                <w:smallCaps w:val="0"/>
              </w:rPr>
              <w:t>3,</w:t>
            </w:r>
          </w:p>
          <w:p w14:paraId="661AB4C3" w14:textId="5201509F" w:rsidR="0017030E" w:rsidRPr="00B2602D" w:rsidRDefault="48234A97" w:rsidP="4A0EB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  <w:tr w:rsidR="00B2602D" w:rsidRPr="00632618" w14:paraId="7A65F0F0" w14:textId="77777777" w:rsidTr="4A0EB9E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32E5" w14:textId="77777777" w:rsidR="00B2602D" w:rsidRPr="00B2602D" w:rsidRDefault="48234A97" w:rsidP="4A0EB9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="4A71E7E8" w:rsidRPr="4A0EB9E1">
              <w:rPr>
                <w:rFonts w:ascii="Corbel" w:hAnsi="Corbel"/>
                <w:b w:val="0"/>
                <w:smallCaps w:val="0"/>
              </w:rPr>
              <w:t>interpret</w:t>
            </w:r>
            <w:r w:rsidRPr="4A0EB9E1">
              <w:rPr>
                <w:rFonts w:ascii="Corbel" w:hAnsi="Corbel"/>
                <w:b w:val="0"/>
                <w:smallCaps w:val="0"/>
              </w:rPr>
              <w:t>ować</w:t>
            </w:r>
            <w:r w:rsidR="4A71E7E8" w:rsidRPr="4A0EB9E1">
              <w:rPr>
                <w:rFonts w:ascii="Corbel" w:hAnsi="Corbel"/>
                <w:b w:val="0"/>
                <w:smallCaps w:val="0"/>
              </w:rPr>
              <w:t xml:space="preserve"> przepisy prawne UE dotyczące polityk UE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E7D1" w14:textId="77777777" w:rsidR="00746CB5" w:rsidRDefault="00B2602D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17030E">
              <w:rPr>
                <w:rFonts w:ascii="Corbel" w:hAnsi="Corbel"/>
                <w:b w:val="0"/>
                <w:smallCaps w:val="0"/>
                <w:szCs w:val="24"/>
              </w:rPr>
              <w:t>U01,</w:t>
            </w:r>
          </w:p>
          <w:p w14:paraId="5E6EAEE4" w14:textId="77777777" w:rsidR="0017030E" w:rsidRPr="00B2602D" w:rsidRDefault="0017030E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2602D" w:rsidRPr="00632618" w14:paraId="2109E578" w14:textId="77777777" w:rsidTr="4A0EB9E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C4B0" w14:textId="3E739483" w:rsidR="00B2602D" w:rsidRPr="00B2602D" w:rsidRDefault="48234A97" w:rsidP="4A0EB9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Student jest gotów w</w:t>
            </w:r>
            <w:r w:rsidR="4A71E7E8" w:rsidRPr="4A0EB9E1">
              <w:rPr>
                <w:rFonts w:ascii="Corbel" w:hAnsi="Corbel"/>
                <w:b w:val="0"/>
                <w:smallCaps w:val="0"/>
              </w:rPr>
              <w:t>ymieni</w:t>
            </w:r>
            <w:r w:rsidRPr="4A0EB9E1">
              <w:rPr>
                <w:rFonts w:ascii="Corbel" w:hAnsi="Corbel"/>
                <w:b w:val="0"/>
                <w:smallCaps w:val="0"/>
              </w:rPr>
              <w:t>ć</w:t>
            </w:r>
            <w:r w:rsidR="4A71E7E8" w:rsidRPr="4A0EB9E1">
              <w:rPr>
                <w:rFonts w:ascii="Corbel" w:hAnsi="Corbel"/>
                <w:b w:val="0"/>
                <w:smallCaps w:val="0"/>
              </w:rPr>
              <w:t xml:space="preserve"> dziedziny kompetencji wyłącznych, dzielonych i wspierających, koordynujących i</w:t>
            </w:r>
            <w:r w:rsidR="207A0E22" w:rsidRPr="4A0EB9E1">
              <w:rPr>
                <w:rFonts w:ascii="Corbel" w:hAnsi="Corbel"/>
                <w:b w:val="0"/>
                <w:smallCaps w:val="0"/>
              </w:rPr>
              <w:t xml:space="preserve"> </w:t>
            </w:r>
            <w:r w:rsidR="4A71E7E8" w:rsidRPr="4A0EB9E1">
              <w:rPr>
                <w:rFonts w:ascii="Corbel" w:hAnsi="Corbel"/>
                <w:b w:val="0"/>
                <w:smallCaps w:val="0"/>
              </w:rPr>
              <w:t xml:space="preserve">uzupełaniających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746CB5" w:rsidRP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7030E"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2602D" w:rsidRPr="00632618" w14:paraId="566EC4EF" w14:textId="77777777" w:rsidTr="4A0EB9E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6DB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96A" w14:textId="77777777" w:rsidR="00B2602D" w:rsidRPr="00B2602D" w:rsidRDefault="48234A97" w:rsidP="4A0EB9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Student jest gotów</w:t>
            </w:r>
            <w:r w:rsidR="00B2602D" w:rsidRPr="4A0EB9E1">
              <w:rPr>
                <w:rFonts w:ascii="Corbel" w:hAnsi="Corbel"/>
                <w:b w:val="0"/>
                <w:smallCaps w:val="0"/>
              </w:rPr>
              <w:t xml:space="preserve"> wskazać wybrane orzecznictwo Trybunału Konstytucyjnego w Polsce dotyczące problematyki prawa Unii Europejskiej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DC1" w14:textId="77777777" w:rsidR="0017030E" w:rsidRDefault="00214BE8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</w:t>
            </w:r>
          </w:p>
          <w:p w14:paraId="5B2AA153" w14:textId="77777777" w:rsidR="0017030E" w:rsidRPr="00B2602D" w:rsidRDefault="0017030E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1CDCEAD" w14:textId="68AF9525" w:rsidR="00675843" w:rsidRPr="009C54AE" w:rsidRDefault="00675843" w:rsidP="4A0EB9E1">
      <w:pPr>
        <w:pStyle w:val="Akapitzlist"/>
        <w:spacing w:after="120" w:line="240" w:lineRule="auto"/>
        <w:ind w:left="1080"/>
        <w:jc w:val="both"/>
      </w:pP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5"/>
      </w:tblGrid>
      <w:tr w:rsidR="00B2602D" w:rsidRPr="00DC5C55" w14:paraId="3A3AF27E" w14:textId="77777777" w:rsidTr="4A0EB9E1">
        <w:trPr>
          <w:trHeight w:val="216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2EA" w14:textId="77777777" w:rsidR="00B2602D" w:rsidRPr="00DC5C55" w:rsidRDefault="00B2602D" w:rsidP="00B260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Treści merytoryczne:</w:t>
            </w:r>
          </w:p>
        </w:tc>
      </w:tr>
      <w:tr w:rsidR="00B2602D" w:rsidRPr="00632618" w14:paraId="23DE523C" w14:textId="77777777" w:rsidTr="4A0EB9E1">
        <w:trPr>
          <w:trHeight w:val="216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598306B5" w:rsidR="00B2602D" w:rsidRPr="00B2602D" w:rsidRDefault="02B036B6" w:rsidP="4A0EB9E1">
            <w:pPr>
              <w:pStyle w:val="Akapitzlist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A0EB9E1">
              <w:rPr>
                <w:rFonts w:ascii="Corbel" w:eastAsia="Corbel" w:hAnsi="Corbel" w:cs="Corbel"/>
                <w:sz w:val="24"/>
                <w:szCs w:val="24"/>
              </w:rPr>
              <w:t>Nie dotyczy</w:t>
            </w:r>
          </w:p>
        </w:tc>
      </w:tr>
    </w:tbl>
    <w:p w14:paraId="5043CB0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459315" w14:textId="1C4EC35E" w:rsidR="0085747A" w:rsidRPr="009C54AE" w:rsidRDefault="0085747A" w:rsidP="4A0EB9E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A0EB9E1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4A0EB9E1">
        <w:rPr>
          <w:rFonts w:ascii="Corbel" w:hAnsi="Corbel"/>
          <w:sz w:val="24"/>
          <w:szCs w:val="24"/>
        </w:rPr>
        <w:t xml:space="preserve">, </w:t>
      </w:r>
      <w:r w:rsidRPr="4A0EB9E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74A2A" w:rsidRPr="00DC5C55" w14:paraId="46A81729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EF4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Treści merytoryczne:</w:t>
            </w:r>
          </w:p>
        </w:tc>
      </w:tr>
      <w:tr w:rsidR="00274A2A" w:rsidRPr="00DC5C55" w14:paraId="797F8BB6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086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źródeł prawa UE,</w:t>
            </w:r>
          </w:p>
        </w:tc>
      </w:tr>
      <w:tr w:rsidR="00274A2A" w:rsidRPr="00DC5C55" w14:paraId="246AD7B5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25D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 xml:space="preserve">Ogólna charakterystyka działań wewnętrznych UE, </w:t>
            </w:r>
          </w:p>
        </w:tc>
      </w:tr>
      <w:tr w:rsidR="00274A2A" w:rsidRPr="00DC5C55" w14:paraId="3E7578AB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8E4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i analiza przepisów prawa UE dotyczących polityk UE,</w:t>
            </w:r>
          </w:p>
        </w:tc>
      </w:tr>
      <w:tr w:rsidR="00274A2A" w:rsidRPr="00DC5C55" w14:paraId="587100EC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65B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wyłącznych UE,</w:t>
            </w:r>
          </w:p>
        </w:tc>
      </w:tr>
      <w:tr w:rsidR="00274A2A" w:rsidRPr="00DC5C55" w14:paraId="288C96A8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75F1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dzielonych UE,</w:t>
            </w:r>
          </w:p>
        </w:tc>
      </w:tr>
      <w:tr w:rsidR="00274A2A" w:rsidRPr="00DC5C55" w14:paraId="2D8E62A4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7F2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wspierających, koordynujących i uzupełniających UE,</w:t>
            </w:r>
          </w:p>
        </w:tc>
      </w:tr>
      <w:tr w:rsidR="00274A2A" w:rsidRPr="00DC5C55" w14:paraId="5F02A0D6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EE9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Analiza orzecznictwa dotyczącego polityk UE,</w:t>
            </w:r>
          </w:p>
        </w:tc>
      </w:tr>
      <w:tr w:rsidR="00274A2A" w:rsidRPr="00DC5C55" w14:paraId="6336EFCD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355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 xml:space="preserve">Charakterystyka instytucji UE realizujących polityki UE, 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DFEB10" w14:textId="77777777" w:rsidR="005561FE" w:rsidRPr="00DC5C55" w:rsidRDefault="00274A2A" w:rsidP="4A0EB9E1">
      <w:pPr>
        <w:spacing w:after="0" w:line="240" w:lineRule="auto"/>
        <w:contextualSpacing/>
        <w:jc w:val="both"/>
        <w:rPr>
          <w:rFonts w:ascii="Corbel" w:eastAsia="Cambria" w:hAnsi="Corbel"/>
          <w:sz w:val="24"/>
          <w:szCs w:val="24"/>
        </w:rPr>
      </w:pPr>
      <w:r w:rsidRPr="4A0EB9E1">
        <w:rPr>
          <w:rFonts w:ascii="Corbel" w:eastAsia="Cambria" w:hAnsi="Corbel"/>
          <w:sz w:val="24"/>
          <w:szCs w:val="24"/>
        </w:rPr>
        <w:t xml:space="preserve">Konwersatorium </w:t>
      </w:r>
      <w:r w:rsidR="005561FE" w:rsidRPr="4A0EB9E1">
        <w:rPr>
          <w:rFonts w:ascii="Corbel" w:eastAsia="Cambria" w:hAnsi="Corbel"/>
          <w:sz w:val="24"/>
          <w:szCs w:val="24"/>
        </w:rPr>
        <w:t>- analiza i interpretacja tekstów źródłowych, praca w grupach, dyskusja, metody kształcenia na odległość.</w:t>
      </w:r>
    </w:p>
    <w:p w14:paraId="44E871B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5AEC58D1" w:rsidR="0085747A" w:rsidRPr="009C54AE" w:rsidRDefault="00C61DC5" w:rsidP="4A0EB9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4A0EB9E1">
        <w:rPr>
          <w:rFonts w:ascii="Corbel" w:hAnsi="Corbel"/>
          <w:smallCaps w:val="0"/>
        </w:rPr>
        <w:t xml:space="preserve">4. </w:t>
      </w:r>
      <w:r w:rsidR="0085747A" w:rsidRPr="4A0EB9E1">
        <w:rPr>
          <w:rFonts w:ascii="Corbel" w:hAnsi="Corbel"/>
          <w:smallCaps w:val="0"/>
        </w:rPr>
        <w:t>METODY I KRYTERIA OCENY</w:t>
      </w:r>
      <w:r w:rsidR="009F4610" w:rsidRPr="4A0EB9E1">
        <w:rPr>
          <w:rFonts w:ascii="Corbel" w:hAnsi="Corbel"/>
          <w:smallCaps w:val="0"/>
        </w:rPr>
        <w:t xml:space="preserve"> </w:t>
      </w:r>
    </w:p>
    <w:p w14:paraId="738610E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7805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4A0EB9E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3E54101" w:rsidR="0085747A" w:rsidRPr="009C54AE" w:rsidRDefault="00A84C85" w:rsidP="4A0EB9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A0EB9E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1551BE7" w:rsidRPr="4A0EB9E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0AEA" w:rsidRPr="009C54AE" w14:paraId="2F07710D" w14:textId="77777777" w:rsidTr="4A0EB9E1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541CCF04" w14:textId="77777777" w:rsidR="00410AEA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636E6465" w14:textId="1CCEEF9C" w:rsidR="00410AEA" w:rsidRPr="009C54AE" w:rsidRDefault="123ED925" w:rsidP="4A0EB9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A0EB9E1">
              <w:rPr>
                <w:rFonts w:ascii="Corbel" w:hAnsi="Corbel"/>
                <w:b w:val="0"/>
              </w:rPr>
              <w:t>Konw</w:t>
            </w:r>
            <w:proofErr w:type="spellEnd"/>
            <w:r w:rsidRPr="4A0EB9E1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7B77DC6A" w14:textId="77777777" w:rsidTr="4A0EB9E1">
        <w:tc>
          <w:tcPr>
            <w:tcW w:w="1985" w:type="dxa"/>
          </w:tcPr>
          <w:p w14:paraId="727CF0E4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BEF356" w14:textId="77777777" w:rsidR="0085747A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168181B4" w14:textId="7CCBFA54" w:rsidR="0085747A" w:rsidRPr="009C54AE" w:rsidRDefault="69058DA2" w:rsidP="4A0EB9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A0EB9E1">
              <w:rPr>
                <w:rFonts w:ascii="Corbel" w:hAnsi="Corbel"/>
                <w:b w:val="0"/>
              </w:rPr>
              <w:t>Konw</w:t>
            </w:r>
            <w:proofErr w:type="spellEnd"/>
            <w:r w:rsidRPr="4A0EB9E1">
              <w:rPr>
                <w:rFonts w:ascii="Corbel" w:hAnsi="Corbel"/>
                <w:b w:val="0"/>
              </w:rPr>
              <w:t>.</w:t>
            </w:r>
          </w:p>
        </w:tc>
      </w:tr>
      <w:tr w:rsidR="00C024E6" w:rsidRPr="009C54AE" w14:paraId="2ABA5BFB" w14:textId="77777777" w:rsidTr="4A0EB9E1">
        <w:tc>
          <w:tcPr>
            <w:tcW w:w="1985" w:type="dxa"/>
          </w:tcPr>
          <w:p w14:paraId="002D746F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EC65F84" w14:textId="77777777" w:rsidR="00C024E6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5561FE"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10B9B308" w14:textId="27100B6E" w:rsidR="00C024E6" w:rsidRPr="009C54AE" w:rsidRDefault="64D6F25C" w:rsidP="4A0EB9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A0EB9E1">
              <w:rPr>
                <w:rFonts w:ascii="Corbel" w:hAnsi="Corbel"/>
                <w:b w:val="0"/>
              </w:rPr>
              <w:t>Konw</w:t>
            </w:r>
            <w:proofErr w:type="spellEnd"/>
            <w:r w:rsidRPr="4A0EB9E1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55E9D454" w14:textId="77777777" w:rsidTr="4A0EB9E1">
        <w:tc>
          <w:tcPr>
            <w:tcW w:w="1985" w:type="dxa"/>
          </w:tcPr>
          <w:p w14:paraId="3A04FA72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4D77923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214BE8"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C583D2C" w14:textId="7CF020C5" w:rsidR="0085747A" w:rsidRPr="009C54AE" w:rsidRDefault="0A3EAA84" w:rsidP="4A0EB9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A0EB9E1">
              <w:rPr>
                <w:rFonts w:ascii="Corbel" w:hAnsi="Corbel"/>
                <w:b w:val="0"/>
              </w:rPr>
              <w:t>Konw</w:t>
            </w:r>
            <w:proofErr w:type="spellEnd"/>
            <w:r w:rsidRPr="4A0EB9E1">
              <w:rPr>
                <w:rFonts w:ascii="Corbel" w:hAnsi="Corbel"/>
                <w:b w:val="0"/>
              </w:rPr>
              <w:t>.</w:t>
            </w:r>
          </w:p>
        </w:tc>
      </w:tr>
      <w:tr w:rsidR="00214BE8" w:rsidRPr="009C54AE" w14:paraId="60401D49" w14:textId="77777777" w:rsidTr="4A0EB9E1">
        <w:tc>
          <w:tcPr>
            <w:tcW w:w="1985" w:type="dxa"/>
          </w:tcPr>
          <w:p w14:paraId="4A2F1096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D95F52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26ECD739" w14:textId="4D5D1B00" w:rsidR="00214BE8" w:rsidRDefault="541D7E19" w:rsidP="4A0EB9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A0EB9E1">
              <w:rPr>
                <w:rFonts w:ascii="Corbel" w:hAnsi="Corbel"/>
                <w:b w:val="0"/>
              </w:rPr>
              <w:t>Konw</w:t>
            </w:r>
            <w:proofErr w:type="spellEnd"/>
            <w:r w:rsidRPr="4A0EB9E1">
              <w:rPr>
                <w:rFonts w:ascii="Corbel" w:hAnsi="Corbel"/>
                <w:b w:val="0"/>
              </w:rPr>
              <w:t>.</w:t>
            </w:r>
          </w:p>
        </w:tc>
      </w:tr>
      <w:tr w:rsidR="00214BE8" w:rsidRPr="009C54AE" w14:paraId="64D38AAA" w14:textId="77777777" w:rsidTr="4A0EB9E1">
        <w:tc>
          <w:tcPr>
            <w:tcW w:w="1985" w:type="dxa"/>
          </w:tcPr>
          <w:p w14:paraId="1E73F495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019CD04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58AB1900" w14:textId="7B1AC6FC" w:rsidR="00214BE8" w:rsidRDefault="5404ACF1" w:rsidP="4A0EB9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A0EB9E1">
              <w:rPr>
                <w:rFonts w:ascii="Corbel" w:hAnsi="Corbel"/>
                <w:b w:val="0"/>
              </w:rPr>
              <w:t>Konw</w:t>
            </w:r>
            <w:proofErr w:type="spellEnd"/>
            <w:r w:rsidRPr="4A0EB9E1">
              <w:rPr>
                <w:rFonts w:ascii="Corbel" w:hAnsi="Corbel"/>
                <w:b w:val="0"/>
              </w:rPr>
              <w:t>.</w:t>
            </w:r>
          </w:p>
        </w:tc>
      </w:tr>
      <w:tr w:rsidR="00214BE8" w:rsidRPr="009C54AE" w14:paraId="6128D825" w14:textId="77777777" w:rsidTr="4A0EB9E1">
        <w:tc>
          <w:tcPr>
            <w:tcW w:w="1985" w:type="dxa"/>
          </w:tcPr>
          <w:p w14:paraId="1E02E8D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3BD056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47E51A6" w14:textId="406D89E8" w:rsidR="00214BE8" w:rsidRDefault="12D04DD8" w:rsidP="4A0EB9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A0EB9E1">
              <w:rPr>
                <w:rFonts w:ascii="Corbel" w:hAnsi="Corbel"/>
                <w:b w:val="0"/>
              </w:rPr>
              <w:t>Konw</w:t>
            </w:r>
            <w:proofErr w:type="spellEnd"/>
            <w:r w:rsidRPr="4A0EB9E1">
              <w:rPr>
                <w:rFonts w:ascii="Corbel" w:hAnsi="Corbel"/>
                <w:b w:val="0"/>
              </w:rPr>
              <w:t>.</w:t>
            </w:r>
          </w:p>
        </w:tc>
      </w:tr>
    </w:tbl>
    <w:p w14:paraId="463F29E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B7B4B8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5C55" w14:paraId="6094C37C" w14:textId="77777777" w:rsidTr="4A0EB9E1">
        <w:tc>
          <w:tcPr>
            <w:tcW w:w="9670" w:type="dxa"/>
          </w:tcPr>
          <w:p w14:paraId="61829076" w14:textId="6ECB3A41" w:rsidR="0085747A" w:rsidRPr="00DC5C55" w:rsidRDefault="00274A2A" w:rsidP="4A0EB9E1">
            <w:pPr>
              <w:pStyle w:val="Punktygwne"/>
              <w:tabs>
                <w:tab w:val="left" w:pos="6690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eastAsia="Cambria" w:hAnsi="Corbel"/>
                <w:smallCaps w:val="0"/>
              </w:rPr>
              <w:t>Konwersatorium</w:t>
            </w:r>
            <w:r w:rsidR="005561FE" w:rsidRPr="4A0EB9E1">
              <w:rPr>
                <w:rFonts w:ascii="Corbel" w:eastAsia="Cambria" w:hAnsi="Corbel"/>
                <w:smallCaps w:val="0"/>
              </w:rPr>
              <w:t xml:space="preserve"> </w:t>
            </w:r>
            <w:r w:rsidR="005561FE" w:rsidRPr="4A0EB9E1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5EA2FFDC" w:rsidRPr="4A0EB9E1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="005561FE" w:rsidRPr="4A0EB9E1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5EA2FFDC" w:rsidRPr="4A0EB9E1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</w:tc>
      </w:tr>
    </w:tbl>
    <w:p w14:paraId="2BA226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AD93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2"/>
      </w:tblGrid>
      <w:tr w:rsidR="0085747A" w:rsidRPr="009C54AE" w14:paraId="63D9DE79" w14:textId="77777777" w:rsidTr="4A0EB9E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C2E163" w14:textId="77777777" w:rsidTr="4A0EB9E1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0EB9E1">
              <w:rPr>
                <w:rFonts w:ascii="Corbel" w:hAnsi="Corbel"/>
                <w:sz w:val="24"/>
                <w:szCs w:val="24"/>
              </w:rPr>
              <w:t>G</w:t>
            </w:r>
            <w:r w:rsidR="0085747A" w:rsidRPr="4A0EB9E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A0EB9E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A0EB9E1">
              <w:rPr>
                <w:rFonts w:ascii="Corbel" w:hAnsi="Corbel"/>
                <w:sz w:val="24"/>
                <w:szCs w:val="24"/>
              </w:rPr>
              <w:t xml:space="preserve"> w</w:t>
            </w:r>
            <w:r w:rsidRPr="4A0EB9E1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4A0EB9E1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4A0EB9E1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4A0EB9E1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7EAE0AFB" w:rsidRPr="4A0EB9E1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4A0EB9E1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4A0EB9E1">
              <w:rPr>
                <w:rFonts w:ascii="Corbel" w:hAnsi="Corbel"/>
                <w:sz w:val="24"/>
                <w:szCs w:val="24"/>
              </w:rPr>
              <w:t>studiów</w:t>
            </w:r>
            <w:r w:rsidR="7EAE0AFB" w:rsidRPr="4A0EB9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2A4FFC0" w14:textId="77777777" w:rsidR="0085747A" w:rsidRPr="009C54AE" w:rsidRDefault="003E21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E39C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370080A6" w14:textId="77777777" w:rsidTr="4A0EB9E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274A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C61DC5" w:rsidRPr="009C54AE" w14:paraId="5789C832" w14:textId="77777777" w:rsidTr="4A0EB9E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9C54AE" w:rsidRDefault="003E21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74A2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B55E3E1" w14:textId="77777777" w:rsidTr="4A0EB9E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274A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4A0EB9E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E3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E4B5B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204F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4A0EB9E1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DBF0D7D" w14:textId="3B968086" w:rsidR="0085747A" w:rsidRPr="009C54AE" w:rsidRDefault="62F5A41A" w:rsidP="4A0EB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A0EB9E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4A0EB9E1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62F1B3" w14:textId="48B4EC30" w:rsidR="0085747A" w:rsidRPr="009C54AE" w:rsidRDefault="1CA901E5" w:rsidP="4A0EB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2F2C34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0A4E5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1FE" w:rsidRPr="00554D1E" w14:paraId="151C118D" w14:textId="77777777" w:rsidTr="4A0EB9E1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1CBA2F69" w:rsidR="005561FE" w:rsidRDefault="005561FE" w:rsidP="4A0EB9E1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4A0EB9E1">
              <w:rPr>
                <w:rFonts w:ascii="Corbel" w:hAnsi="Corbel"/>
                <w:smallCaps w:val="0"/>
              </w:rPr>
              <w:t>Literatura podstawowa:</w:t>
            </w:r>
          </w:p>
          <w:p w14:paraId="2DB9834C" w14:textId="40EEBE45" w:rsidR="005D55D2" w:rsidRDefault="005D55D2" w:rsidP="4A0EB9E1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</w:p>
          <w:p w14:paraId="6394D287" w14:textId="77777777" w:rsidR="005D55D2" w:rsidRPr="005561FE" w:rsidRDefault="005D55D2" w:rsidP="005D55D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(wybrane rozdziały)</w:t>
            </w:r>
          </w:p>
          <w:p w14:paraId="3C8CB139" w14:textId="5F5A8D66" w:rsidR="4A0EB9E1" w:rsidRDefault="4A0EB9E1" w:rsidP="4A0EB9E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2AA0A37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 xml:space="preserve">A. </w:t>
            </w:r>
            <w:proofErr w:type="spellStart"/>
            <w:r w:rsidRPr="4A0EB9E1">
              <w:rPr>
                <w:rFonts w:ascii="Corbel" w:hAnsi="Corbel"/>
                <w:b w:val="0"/>
                <w:smallCaps w:val="0"/>
              </w:rPr>
              <w:t>Wyrozumska</w:t>
            </w:r>
            <w:proofErr w:type="spellEnd"/>
            <w:r w:rsidRPr="4A0EB9E1">
              <w:rPr>
                <w:rFonts w:ascii="Corbel" w:hAnsi="Corbel"/>
                <w:b w:val="0"/>
                <w:smallCaps w:val="0"/>
              </w:rPr>
              <w:t>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 xml:space="preserve">M. Kenig-Witkowska, A. Łazowski, R. </w:t>
            </w:r>
            <w:proofErr w:type="spellStart"/>
            <w:r w:rsidRPr="4A0EB9E1">
              <w:rPr>
                <w:rFonts w:ascii="Corbel" w:hAnsi="Corbel"/>
                <w:b w:val="0"/>
                <w:smallCaps w:val="0"/>
              </w:rPr>
              <w:t>Ostrihansky</w:t>
            </w:r>
            <w:proofErr w:type="spellEnd"/>
            <w:r w:rsidRPr="4A0EB9E1">
              <w:rPr>
                <w:rFonts w:ascii="Corbel" w:hAnsi="Corbel"/>
                <w:b w:val="0"/>
                <w:smallCaps w:val="0"/>
              </w:rPr>
              <w:t>, Prawo instytucjonalne Unii Europejskiej, Warszawa 2019,</w:t>
            </w:r>
          </w:p>
          <w:p w14:paraId="7A13F8F6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 xml:space="preserve">M. </w:t>
            </w:r>
            <w:proofErr w:type="spellStart"/>
            <w:r w:rsidRPr="4A0EB9E1">
              <w:rPr>
                <w:rFonts w:ascii="Corbel" w:hAnsi="Corbel"/>
                <w:b w:val="0"/>
                <w:smallCaps w:val="0"/>
              </w:rPr>
              <w:t>Ahlt</w:t>
            </w:r>
            <w:proofErr w:type="spellEnd"/>
            <w:r w:rsidRPr="4A0EB9E1">
              <w:rPr>
                <w:rFonts w:ascii="Corbel" w:hAnsi="Corbel"/>
                <w:b w:val="0"/>
                <w:smallCaps w:val="0"/>
              </w:rPr>
              <w:t xml:space="preserve">, M. </w:t>
            </w:r>
            <w:proofErr w:type="spellStart"/>
            <w:r w:rsidRPr="4A0EB9E1">
              <w:rPr>
                <w:rFonts w:ascii="Corbel" w:hAnsi="Corbel"/>
                <w:b w:val="0"/>
                <w:smallCaps w:val="0"/>
              </w:rPr>
              <w:t>Szpunar</w:t>
            </w:r>
            <w:proofErr w:type="spellEnd"/>
            <w:r w:rsidRPr="4A0EB9E1">
              <w:rPr>
                <w:rFonts w:ascii="Corbel" w:hAnsi="Corbel"/>
                <w:b w:val="0"/>
                <w:smallCaps w:val="0"/>
              </w:rPr>
              <w:t>, Prawo Europejskie, Warszawa 2011,</w:t>
            </w:r>
          </w:p>
          <w:p w14:paraId="0F9706F1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J. Barcz i inni, Prawo Unii Europejskiej. Zagadnienia systemowe. Prawo materialne i polityki, Warszawa 2007,</w:t>
            </w:r>
          </w:p>
          <w:p w14:paraId="6E89F3E2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M. Cini, Unia Europejska. Organizacja i funkcjonowanie, Warszawa 2007,</w:t>
            </w:r>
          </w:p>
          <w:p w14:paraId="13221A85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R. Skubisz, E. Skrzydło – Tefelska, Prawo Europejskie, Lublin 2006,</w:t>
            </w:r>
          </w:p>
          <w:p w14:paraId="1BA5CC0D" w14:textId="77777777" w:rsid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A. Wróbel, Wprowadzenie do prawa Wspólnot Europejskich, Unii Europejskiej, Zakamycze 2004,</w:t>
            </w:r>
          </w:p>
          <w:p w14:paraId="0225DE6B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E. Wojtaszek – Mik, C. Mik, Traktaty Europejskie, Kraków 2000.</w:t>
            </w:r>
          </w:p>
          <w:p w14:paraId="296FEF7D" w14:textId="77777777" w:rsidR="005561FE" w:rsidRPr="005561FE" w:rsidRDefault="005561F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53774E2C" w14:textId="77777777" w:rsidTr="4A0EB9E1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61399406" w:rsidR="005561FE" w:rsidRDefault="005561FE" w:rsidP="4A0EB9E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4A0EB9E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8F09879" w14:textId="4116422F" w:rsidR="005D55D2" w:rsidRDefault="005D55D2" w:rsidP="4A0EB9E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</w:p>
          <w:p w14:paraId="2A871EED" w14:textId="77777777" w:rsidR="005D55D2" w:rsidRPr="005561FE" w:rsidRDefault="005D55D2" w:rsidP="005D55D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(wybrane rozdziały)</w:t>
            </w:r>
          </w:p>
          <w:p w14:paraId="5FD2D62C" w14:textId="2DD1A9B5" w:rsidR="4A0EB9E1" w:rsidRDefault="4A0EB9E1" w:rsidP="4A0EB9E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4A697F9" w14:textId="445C86C9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P. K. Rosiak, M.</w:t>
            </w:r>
            <w:r w:rsidR="3E9EE64A" w:rsidRPr="4A0EB9E1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4A0EB9E1">
              <w:rPr>
                <w:rFonts w:ascii="Corbel" w:hAnsi="Corbel"/>
                <w:b w:val="0"/>
                <w:smallCaps w:val="0"/>
              </w:rPr>
              <w:t>Szpunar</w:t>
            </w:r>
            <w:proofErr w:type="spellEnd"/>
            <w:r w:rsidRPr="4A0EB9E1">
              <w:rPr>
                <w:rFonts w:ascii="Corbel" w:hAnsi="Corbel"/>
                <w:b w:val="0"/>
                <w:smallCaps w:val="0"/>
              </w:rPr>
              <w:t xml:space="preserve">, Postępowanie przed Trybunałem </w:t>
            </w:r>
            <w:r w:rsidR="33C5E834" w:rsidRPr="4A0EB9E1">
              <w:rPr>
                <w:rFonts w:ascii="Corbel" w:hAnsi="Corbel"/>
                <w:b w:val="0"/>
                <w:smallCaps w:val="0"/>
              </w:rPr>
              <w:t>S</w:t>
            </w:r>
            <w:r w:rsidRPr="4A0EB9E1">
              <w:rPr>
                <w:rFonts w:ascii="Corbel" w:hAnsi="Corbel"/>
                <w:b w:val="0"/>
                <w:smallCaps w:val="0"/>
              </w:rPr>
              <w:t>prawiedliwości i Sądem Pierwszej Instancji Wspólnot Europejskich. Aspekty Praktyczne, Warszawa 2007,</w:t>
            </w:r>
          </w:p>
          <w:p w14:paraId="008C9581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 xml:space="preserve">D. </w:t>
            </w:r>
            <w:proofErr w:type="spellStart"/>
            <w:r w:rsidRPr="4A0EB9E1">
              <w:rPr>
                <w:rFonts w:ascii="Corbel" w:hAnsi="Corbel"/>
                <w:b w:val="0"/>
                <w:smallCaps w:val="0"/>
              </w:rPr>
              <w:t>Kornobis</w:t>
            </w:r>
            <w:proofErr w:type="spellEnd"/>
            <w:r w:rsidRPr="4A0EB9E1">
              <w:rPr>
                <w:rFonts w:ascii="Corbel" w:hAnsi="Corbel"/>
                <w:b w:val="0"/>
                <w:smallCaps w:val="0"/>
              </w:rPr>
              <w:t>-Romanowska, Sąd krajowy w prawie wspólnotowym, Kraków 2007,</w:t>
            </w:r>
          </w:p>
          <w:p w14:paraId="3D93377F" w14:textId="77777777" w:rsid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t>M. Domańska i inni, Pytania prejudycjalne do Trybunału Sprawiedliwości Wspólnot Europejskich, Warszawa 2007,</w:t>
            </w:r>
          </w:p>
          <w:p w14:paraId="5281B9B1" w14:textId="77777777" w:rsidR="005561FE" w:rsidRPr="005561FE" w:rsidRDefault="005561FE" w:rsidP="4A0EB9E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</w:rPr>
            </w:pPr>
            <w:r w:rsidRPr="4A0EB9E1">
              <w:rPr>
                <w:rFonts w:ascii="Corbel" w:hAnsi="Corbel"/>
                <w:b w:val="0"/>
                <w:smallCaps w:val="0"/>
              </w:rPr>
              <w:lastRenderedPageBreak/>
              <w:t>W. Czapliński i inni, Prawo Wspólnot Europejskich. Orzecznictwo. Wydanie nowe z Suplementem, Warszawa 2006.</w:t>
            </w:r>
          </w:p>
          <w:p w14:paraId="769D0D3C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31BE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39273" w14:textId="77777777" w:rsidR="004314E8" w:rsidRDefault="004314E8" w:rsidP="00C16ABF">
      <w:pPr>
        <w:spacing w:after="0" w:line="240" w:lineRule="auto"/>
      </w:pPr>
      <w:r>
        <w:separator/>
      </w:r>
    </w:p>
  </w:endnote>
  <w:endnote w:type="continuationSeparator" w:id="0">
    <w:p w14:paraId="1E7A5113" w14:textId="77777777" w:rsidR="004314E8" w:rsidRDefault="004314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E2888" w14:textId="77777777" w:rsidR="004314E8" w:rsidRDefault="004314E8" w:rsidP="00C16ABF">
      <w:pPr>
        <w:spacing w:after="0" w:line="240" w:lineRule="auto"/>
      </w:pPr>
      <w:r>
        <w:separator/>
      </w:r>
    </w:p>
  </w:footnote>
  <w:footnote w:type="continuationSeparator" w:id="0">
    <w:p w14:paraId="5E122607" w14:textId="77777777" w:rsidR="004314E8" w:rsidRDefault="004314E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5C4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30E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4BE8"/>
    <w:rsid w:val="0022477D"/>
    <w:rsid w:val="0022747B"/>
    <w:rsid w:val="002278A9"/>
    <w:rsid w:val="002336F9"/>
    <w:rsid w:val="0024028F"/>
    <w:rsid w:val="00244ABC"/>
    <w:rsid w:val="002548DB"/>
    <w:rsid w:val="00274A2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9C7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1E4"/>
    <w:rsid w:val="003E2FE6"/>
    <w:rsid w:val="003E49D5"/>
    <w:rsid w:val="003F38C0"/>
    <w:rsid w:val="00410AEA"/>
    <w:rsid w:val="00414E3C"/>
    <w:rsid w:val="0042244A"/>
    <w:rsid w:val="0042745A"/>
    <w:rsid w:val="004314E8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77F8A"/>
    <w:rsid w:val="004840FD"/>
    <w:rsid w:val="0048467C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1FE"/>
    <w:rsid w:val="0056696D"/>
    <w:rsid w:val="00572005"/>
    <w:rsid w:val="00582427"/>
    <w:rsid w:val="0059484D"/>
    <w:rsid w:val="005A0855"/>
    <w:rsid w:val="005A3196"/>
    <w:rsid w:val="005C080F"/>
    <w:rsid w:val="005C55E5"/>
    <w:rsid w:val="005C696A"/>
    <w:rsid w:val="005D55D2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4023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CB5"/>
    <w:rsid w:val="00746EC8"/>
    <w:rsid w:val="00763BF1"/>
    <w:rsid w:val="0076650F"/>
    <w:rsid w:val="00766FD4"/>
    <w:rsid w:val="0078168C"/>
    <w:rsid w:val="00787C2A"/>
    <w:rsid w:val="00790E27"/>
    <w:rsid w:val="007917E3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70A"/>
    <w:rsid w:val="008449B3"/>
    <w:rsid w:val="0085747A"/>
    <w:rsid w:val="0086093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CB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D7F"/>
    <w:rsid w:val="00B06142"/>
    <w:rsid w:val="00B135B1"/>
    <w:rsid w:val="00B2602D"/>
    <w:rsid w:val="00B3130B"/>
    <w:rsid w:val="00B33689"/>
    <w:rsid w:val="00B35F4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522"/>
    <w:rsid w:val="00DA20C4"/>
    <w:rsid w:val="00DA2114"/>
    <w:rsid w:val="00DC5C55"/>
    <w:rsid w:val="00DE09C0"/>
    <w:rsid w:val="00DE4A14"/>
    <w:rsid w:val="00DF320D"/>
    <w:rsid w:val="00DF71C8"/>
    <w:rsid w:val="00E129B8"/>
    <w:rsid w:val="00E1378B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4033"/>
    <w:rsid w:val="00EE5457"/>
    <w:rsid w:val="00EE5584"/>
    <w:rsid w:val="00F070AB"/>
    <w:rsid w:val="00F17567"/>
    <w:rsid w:val="00F27A7B"/>
    <w:rsid w:val="00F526AF"/>
    <w:rsid w:val="00F61536"/>
    <w:rsid w:val="00F617C3"/>
    <w:rsid w:val="00F7066B"/>
    <w:rsid w:val="00F83B28"/>
    <w:rsid w:val="00FA46E5"/>
    <w:rsid w:val="00FB7DBA"/>
    <w:rsid w:val="00FC1C25"/>
    <w:rsid w:val="00FC3F45"/>
    <w:rsid w:val="00FC5843"/>
    <w:rsid w:val="00FD503F"/>
    <w:rsid w:val="00FD7589"/>
    <w:rsid w:val="00FE1D8B"/>
    <w:rsid w:val="00FF016A"/>
    <w:rsid w:val="00FF1401"/>
    <w:rsid w:val="00FF5E7D"/>
    <w:rsid w:val="013E11F9"/>
    <w:rsid w:val="02B036B6"/>
    <w:rsid w:val="03C89C8D"/>
    <w:rsid w:val="07AD537D"/>
    <w:rsid w:val="0A3EAA84"/>
    <w:rsid w:val="0AE4F43F"/>
    <w:rsid w:val="123ED925"/>
    <w:rsid w:val="12D04DD8"/>
    <w:rsid w:val="14D2834A"/>
    <w:rsid w:val="1CA901E5"/>
    <w:rsid w:val="1D585AA3"/>
    <w:rsid w:val="1D778566"/>
    <w:rsid w:val="207A0E22"/>
    <w:rsid w:val="25C05CE4"/>
    <w:rsid w:val="32E12682"/>
    <w:rsid w:val="332F3243"/>
    <w:rsid w:val="33C5E834"/>
    <w:rsid w:val="3E9EE64A"/>
    <w:rsid w:val="412405A1"/>
    <w:rsid w:val="41551BE7"/>
    <w:rsid w:val="443F9940"/>
    <w:rsid w:val="45034810"/>
    <w:rsid w:val="48234A97"/>
    <w:rsid w:val="4A0EB9E1"/>
    <w:rsid w:val="4A71E7E8"/>
    <w:rsid w:val="4E7D4E1D"/>
    <w:rsid w:val="514E7754"/>
    <w:rsid w:val="51B4EEDF"/>
    <w:rsid w:val="5404ACF1"/>
    <w:rsid w:val="541D7E19"/>
    <w:rsid w:val="56E1747E"/>
    <w:rsid w:val="577C22F5"/>
    <w:rsid w:val="5EA2FFDC"/>
    <w:rsid w:val="62F5A41A"/>
    <w:rsid w:val="64D6F25C"/>
    <w:rsid w:val="69058DA2"/>
    <w:rsid w:val="6DE85FE6"/>
    <w:rsid w:val="6F391335"/>
    <w:rsid w:val="7457A16A"/>
    <w:rsid w:val="76E43DD3"/>
    <w:rsid w:val="798ACF58"/>
    <w:rsid w:val="7C32CBDB"/>
    <w:rsid w:val="7D728365"/>
    <w:rsid w:val="7E067136"/>
    <w:rsid w:val="7EAE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36EE"/>
  <w15:docId w15:val="{11F228AF-AC0B-4609-8399-7AA493D1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FC2C-45DC-45FF-A9EA-2294570A5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956</Words>
  <Characters>5739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9</cp:revision>
  <cp:lastPrinted>2019-02-06T22:12:00Z</cp:lastPrinted>
  <dcterms:created xsi:type="dcterms:W3CDTF">2021-12-20T11:27:00Z</dcterms:created>
  <dcterms:modified xsi:type="dcterms:W3CDTF">2024-10-02T11:53:00Z</dcterms:modified>
</cp:coreProperties>
</file>